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D3CDF" w14:textId="77777777" w:rsidR="00E74AFA" w:rsidRDefault="00E74AFA" w:rsidP="00E74AFA">
      <w:pPr>
        <w:pStyle w:val="NoSpacing"/>
      </w:pPr>
      <w:r>
        <w:rPr>
          <w:u w:val="single"/>
        </w:rPr>
        <w:t>Richard WARCOPP</w:t>
      </w:r>
      <w:r>
        <w:t xml:space="preserve">   </w:t>
      </w:r>
      <w:proofErr w:type="gramStart"/>
      <w:r>
        <w:t xml:space="preserve">   (</w:t>
      </w:r>
      <w:proofErr w:type="gramEnd"/>
      <w:r>
        <w:t>fl.1435)</w:t>
      </w:r>
    </w:p>
    <w:p w14:paraId="41650709" w14:textId="77777777" w:rsidR="00E74AFA" w:rsidRDefault="00E74AFA" w:rsidP="00E74AFA">
      <w:pPr>
        <w:pStyle w:val="NoSpacing"/>
      </w:pPr>
    </w:p>
    <w:p w14:paraId="5BCBBDCF" w14:textId="77777777" w:rsidR="00E74AFA" w:rsidRDefault="00E74AFA" w:rsidP="00E74AFA">
      <w:pPr>
        <w:pStyle w:val="NoSpacing"/>
      </w:pPr>
    </w:p>
    <w:p w14:paraId="323D8A5D" w14:textId="77777777" w:rsidR="00E74AFA" w:rsidRDefault="00E74AFA" w:rsidP="00E74AFA">
      <w:pPr>
        <w:pStyle w:val="NoSpacing"/>
      </w:pPr>
      <w:r>
        <w:t>29 Jan.1435</w:t>
      </w:r>
      <w:r>
        <w:tab/>
        <w:t>He was a juror on the inquisition post mortem held in Carlisle into lands</w:t>
      </w:r>
    </w:p>
    <w:p w14:paraId="7DF1D54B" w14:textId="77777777" w:rsidR="00E74AFA" w:rsidRDefault="00E74AFA" w:rsidP="00E74AFA">
      <w:pPr>
        <w:pStyle w:val="NoSpacing"/>
      </w:pPr>
      <w:r>
        <w:tab/>
      </w:r>
      <w:r>
        <w:tab/>
        <w:t xml:space="preserve">of Sir Peter </w:t>
      </w:r>
      <w:proofErr w:type="spellStart"/>
      <w:r>
        <w:t>Tillioll</w:t>
      </w:r>
      <w:proofErr w:type="spellEnd"/>
      <w:r>
        <w:t>(q.v.).</w:t>
      </w:r>
    </w:p>
    <w:p w14:paraId="41909156" w14:textId="5F4C353D" w:rsidR="00E74AFA" w:rsidRDefault="00E74AFA" w:rsidP="00E74AF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24-318)</w:t>
      </w:r>
    </w:p>
    <w:p w14:paraId="60BE238F" w14:textId="77777777" w:rsidR="00BC5DA9" w:rsidRPr="00BC5DA9" w:rsidRDefault="00BC5DA9" w:rsidP="00BC5DA9">
      <w:pPr>
        <w:spacing w:after="0" w:line="240" w:lineRule="auto"/>
        <w:rPr>
          <w:rFonts w:eastAsia="Calibri"/>
          <w:lang w:val="en-US"/>
        </w:rPr>
      </w:pPr>
      <w:r w:rsidRPr="00BC5DA9">
        <w:rPr>
          <w:rFonts w:eastAsia="Calibri"/>
          <w:lang w:val="en-US"/>
        </w:rPr>
        <w:t>13 Jun.1440</w:t>
      </w:r>
      <w:r w:rsidRPr="00BC5DA9">
        <w:rPr>
          <w:rFonts w:eastAsia="Calibri"/>
          <w:lang w:val="en-US"/>
        </w:rPr>
        <w:tab/>
        <w:t xml:space="preserve">He was a juror on the inquisition </w:t>
      </w:r>
      <w:proofErr w:type="gramStart"/>
      <w:r w:rsidRPr="00BC5DA9">
        <w:rPr>
          <w:rFonts w:eastAsia="Calibri"/>
          <w:lang w:val="en-US"/>
        </w:rPr>
        <w:t>post mortem</w:t>
      </w:r>
      <w:proofErr w:type="gramEnd"/>
      <w:r w:rsidRPr="00BC5DA9">
        <w:rPr>
          <w:rFonts w:eastAsia="Calibri"/>
          <w:lang w:val="en-US"/>
        </w:rPr>
        <w:t xml:space="preserve"> held in Wigton, </w:t>
      </w:r>
    </w:p>
    <w:p w14:paraId="7966FF4F" w14:textId="77777777" w:rsidR="00BC5DA9" w:rsidRPr="00BC5DA9" w:rsidRDefault="00BC5DA9" w:rsidP="00BC5DA9">
      <w:pPr>
        <w:spacing w:after="0" w:line="240" w:lineRule="auto"/>
        <w:rPr>
          <w:rFonts w:eastAsia="Calibri"/>
          <w:lang w:val="en-US"/>
        </w:rPr>
      </w:pPr>
      <w:r w:rsidRPr="00BC5DA9">
        <w:rPr>
          <w:rFonts w:eastAsia="Calibri"/>
          <w:lang w:val="en-US"/>
        </w:rPr>
        <w:tab/>
      </w:r>
      <w:r w:rsidRPr="00BC5DA9">
        <w:rPr>
          <w:rFonts w:eastAsia="Calibri"/>
          <w:lang w:val="en-US"/>
        </w:rPr>
        <w:tab/>
        <w:t xml:space="preserve">Cumberland into lands of the late Richard </w:t>
      </w:r>
      <w:proofErr w:type="spellStart"/>
      <w:r w:rsidRPr="00BC5DA9">
        <w:rPr>
          <w:rFonts w:eastAsia="Calibri"/>
          <w:lang w:val="en-US"/>
        </w:rPr>
        <w:t>Kirkbryde</w:t>
      </w:r>
      <w:proofErr w:type="spellEnd"/>
      <w:r w:rsidRPr="00BC5DA9">
        <w:rPr>
          <w:rFonts w:eastAsia="Calibri"/>
          <w:lang w:val="en-US"/>
        </w:rPr>
        <w:t>(q.v.).</w:t>
      </w:r>
    </w:p>
    <w:p w14:paraId="7F5D7C25" w14:textId="77777777" w:rsidR="00BC5DA9" w:rsidRPr="00BC5DA9" w:rsidRDefault="00BC5DA9" w:rsidP="00BC5DA9">
      <w:pPr>
        <w:spacing w:after="0" w:line="240" w:lineRule="auto"/>
        <w:rPr>
          <w:rFonts w:eastAsia="Calibri"/>
          <w:lang w:val="en-US"/>
        </w:rPr>
      </w:pPr>
      <w:r w:rsidRPr="00BC5DA9">
        <w:rPr>
          <w:rFonts w:eastAsia="Calibri"/>
          <w:lang w:val="en-US"/>
        </w:rPr>
        <w:tab/>
      </w:r>
      <w:r w:rsidRPr="00BC5DA9">
        <w:rPr>
          <w:rFonts w:eastAsia="Calibri"/>
          <w:lang w:val="en-US"/>
        </w:rPr>
        <w:tab/>
        <w:t xml:space="preserve">(www.inquisitionspostmortem.ac.uk ref. </w:t>
      </w:r>
      <w:proofErr w:type="spellStart"/>
      <w:r w:rsidRPr="00BC5DA9">
        <w:rPr>
          <w:rFonts w:eastAsia="Calibri"/>
          <w:lang w:val="en-US"/>
        </w:rPr>
        <w:t>eCIPM</w:t>
      </w:r>
      <w:proofErr w:type="spellEnd"/>
      <w:r w:rsidRPr="00BC5DA9">
        <w:rPr>
          <w:rFonts w:eastAsia="Calibri"/>
          <w:lang w:val="en-US"/>
        </w:rPr>
        <w:t xml:space="preserve"> 25-425)</w:t>
      </w:r>
    </w:p>
    <w:p w14:paraId="09A3522F" w14:textId="77777777" w:rsidR="00BC5DA9" w:rsidRDefault="00BC5DA9" w:rsidP="00E74AFA">
      <w:pPr>
        <w:pStyle w:val="NoSpacing"/>
      </w:pPr>
    </w:p>
    <w:p w14:paraId="62246A14" w14:textId="77777777" w:rsidR="00E74AFA" w:rsidRDefault="00E74AFA" w:rsidP="00E74AFA">
      <w:pPr>
        <w:pStyle w:val="NoSpacing"/>
      </w:pPr>
    </w:p>
    <w:p w14:paraId="2A06794D" w14:textId="77777777" w:rsidR="00E74AFA" w:rsidRDefault="00E74AFA" w:rsidP="00E74AFA">
      <w:pPr>
        <w:pStyle w:val="NoSpacing"/>
      </w:pPr>
    </w:p>
    <w:p w14:paraId="5568585C" w14:textId="78DCC4F4" w:rsidR="00E74AFA" w:rsidRDefault="00E74AFA" w:rsidP="00E74AFA">
      <w:pPr>
        <w:pStyle w:val="NoSpacing"/>
      </w:pPr>
      <w:r>
        <w:t>4 April 2018</w:t>
      </w:r>
    </w:p>
    <w:p w14:paraId="487CBC73" w14:textId="59F28309" w:rsidR="00BC5DA9" w:rsidRPr="00D0161C" w:rsidRDefault="00BC5DA9" w:rsidP="00E74AFA">
      <w:pPr>
        <w:pStyle w:val="NoSpacing"/>
      </w:pPr>
      <w:r>
        <w:t>18 September 2020</w:t>
      </w:r>
    </w:p>
    <w:p w14:paraId="0D6B317D" w14:textId="31C9FA1F" w:rsidR="006B2F86" w:rsidRPr="00E74AFA" w:rsidRDefault="00BC5DA9" w:rsidP="00E71FC3">
      <w:pPr>
        <w:pStyle w:val="NoSpacing"/>
      </w:pPr>
    </w:p>
    <w:sectPr w:rsidR="006B2F86" w:rsidRPr="00E74A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B0269" w14:textId="77777777" w:rsidR="00E74AFA" w:rsidRDefault="00E74AFA" w:rsidP="00E71FC3">
      <w:pPr>
        <w:spacing w:after="0" w:line="240" w:lineRule="auto"/>
      </w:pPr>
      <w:r>
        <w:separator/>
      </w:r>
    </w:p>
  </w:endnote>
  <w:endnote w:type="continuationSeparator" w:id="0">
    <w:p w14:paraId="2CCEA46A" w14:textId="77777777" w:rsidR="00E74AFA" w:rsidRDefault="00E74A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B5F5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6451A" w14:textId="77777777" w:rsidR="00E74AFA" w:rsidRDefault="00E74AFA" w:rsidP="00E71FC3">
      <w:pPr>
        <w:spacing w:after="0" w:line="240" w:lineRule="auto"/>
      </w:pPr>
      <w:r>
        <w:separator/>
      </w:r>
    </w:p>
  </w:footnote>
  <w:footnote w:type="continuationSeparator" w:id="0">
    <w:p w14:paraId="60F209A7" w14:textId="77777777" w:rsidR="00E74AFA" w:rsidRDefault="00E74A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FA"/>
    <w:rsid w:val="001A7C09"/>
    <w:rsid w:val="00577BD5"/>
    <w:rsid w:val="00656CBA"/>
    <w:rsid w:val="006A1F77"/>
    <w:rsid w:val="00733BE7"/>
    <w:rsid w:val="00AB52E8"/>
    <w:rsid w:val="00B16D3F"/>
    <w:rsid w:val="00BB41AC"/>
    <w:rsid w:val="00BC5DA9"/>
    <w:rsid w:val="00E71FC3"/>
    <w:rsid w:val="00E74AF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43FD8"/>
  <w15:chartTrackingRefBased/>
  <w15:docId w15:val="{02313468-C4EA-4B97-9CF8-8CA1A189B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2018-04-04T16:09:00Z</dcterms:created>
  <dcterms:modified xsi:type="dcterms:W3CDTF">2020-09-18T10:56:00Z</dcterms:modified>
</cp:coreProperties>
</file>